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71C2F" w14:textId="77777777" w:rsidR="00C44B8B" w:rsidRPr="000864E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64E6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64E6" w:rsidRPr="000864E6" w14:paraId="3C071C32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0" w14:textId="77777777" w:rsidR="00C44B8B" w:rsidRPr="000864E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864E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1" w14:textId="47B4859C" w:rsidR="00C44B8B" w:rsidRPr="000864E6" w:rsidRDefault="00655AC7" w:rsidP="0054650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55AC7">
              <w:rPr>
                <w:b/>
                <w:sz w:val="26"/>
                <w:szCs w:val="26"/>
              </w:rPr>
              <w:t>202А_331</w:t>
            </w:r>
          </w:p>
        </w:tc>
      </w:tr>
      <w:tr w:rsidR="000864E6" w:rsidRPr="000864E6" w14:paraId="3C071C3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3" w14:textId="77777777" w:rsidR="00C44B8B" w:rsidRPr="000864E6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0864E6">
              <w:rPr>
                <w:b/>
                <w:sz w:val="26"/>
                <w:szCs w:val="26"/>
              </w:rPr>
              <w:t xml:space="preserve">Номер материала </w:t>
            </w:r>
            <w:r w:rsidRPr="000864E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71C34" w14:textId="5C4B5918" w:rsidR="00C44B8B" w:rsidRPr="000864E6" w:rsidRDefault="0054650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4650C">
              <w:rPr>
                <w:b/>
                <w:sz w:val="26"/>
                <w:szCs w:val="26"/>
                <w:lang w:val="en-US"/>
              </w:rPr>
              <w:t>2338956</w:t>
            </w:r>
          </w:p>
        </w:tc>
      </w:tr>
    </w:tbl>
    <w:p w14:paraId="3C071C36" w14:textId="77777777" w:rsidR="00C44B8B" w:rsidRPr="000864E6" w:rsidRDefault="00C44B8B" w:rsidP="00655AC7">
      <w:pPr>
        <w:spacing w:line="276" w:lineRule="auto"/>
        <w:ind w:right="-1"/>
        <w:jc w:val="right"/>
        <w:rPr>
          <w:sz w:val="26"/>
          <w:szCs w:val="26"/>
        </w:rPr>
      </w:pPr>
      <w:r w:rsidRPr="000864E6">
        <w:rPr>
          <w:sz w:val="26"/>
          <w:szCs w:val="26"/>
        </w:rPr>
        <w:t>_____________________________________</w:t>
      </w:r>
    </w:p>
    <w:p w14:paraId="3C071C37" w14:textId="77777777" w:rsidR="00C44B8B" w:rsidRPr="000864E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864E6">
        <w:rPr>
          <w:sz w:val="26"/>
          <w:szCs w:val="26"/>
        </w:rPr>
        <w:t xml:space="preserve">_____________________________________ </w:t>
      </w:r>
    </w:p>
    <w:p w14:paraId="3C071C38" w14:textId="77777777" w:rsidR="00C44B8B" w:rsidRPr="000864E6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0864E6">
        <w:rPr>
          <w:sz w:val="26"/>
          <w:szCs w:val="26"/>
        </w:rPr>
        <w:t>_____________________________________</w:t>
      </w:r>
    </w:p>
    <w:p w14:paraId="3C071C39" w14:textId="77777777" w:rsidR="00C44B8B" w:rsidRPr="000864E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864E6">
        <w:rPr>
          <w:sz w:val="26"/>
          <w:szCs w:val="26"/>
        </w:rPr>
        <w:tab/>
        <w:t xml:space="preserve">_______________________ /_____________ </w:t>
      </w:r>
    </w:p>
    <w:p w14:paraId="3C071C3A" w14:textId="77777777" w:rsidR="00C44B8B" w:rsidRPr="000864E6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64E6">
        <w:rPr>
          <w:sz w:val="26"/>
          <w:szCs w:val="26"/>
        </w:rPr>
        <w:t>“_______” ___________________ 20_____ г.</w:t>
      </w:r>
    </w:p>
    <w:p w14:paraId="3C071C3B" w14:textId="77777777" w:rsidR="00C44B8B" w:rsidRPr="000864E6" w:rsidRDefault="00C44B8B" w:rsidP="00C44B8B"/>
    <w:p w14:paraId="3C071C3C" w14:textId="77777777" w:rsidR="00C44B8B" w:rsidRPr="000864E6" w:rsidRDefault="00C44B8B" w:rsidP="00C44B8B"/>
    <w:p w14:paraId="3C071C3D" w14:textId="77777777" w:rsidR="00C44B8B" w:rsidRPr="000864E6" w:rsidRDefault="00C44B8B" w:rsidP="00C44B8B"/>
    <w:p w14:paraId="3C071C3E" w14:textId="77777777" w:rsidR="00C44B8B" w:rsidRPr="000864E6" w:rsidRDefault="00C44B8B" w:rsidP="00C44B8B">
      <w:pPr>
        <w:pStyle w:val="2"/>
        <w:numPr>
          <w:ilvl w:val="0"/>
          <w:numId w:val="0"/>
        </w:numPr>
        <w:spacing w:after="120"/>
      </w:pPr>
      <w:r w:rsidRPr="000864E6">
        <w:t>ТЕХНИЧЕСКОЕ ЗАДАНИЕ</w:t>
      </w:r>
    </w:p>
    <w:p w14:paraId="3C071C3F" w14:textId="73767CE6" w:rsidR="00A65683" w:rsidRPr="000864E6" w:rsidRDefault="004F6968" w:rsidP="00773399">
      <w:pPr>
        <w:ind w:firstLine="0"/>
        <w:jc w:val="center"/>
        <w:rPr>
          <w:b/>
          <w:sz w:val="26"/>
          <w:szCs w:val="26"/>
        </w:rPr>
      </w:pPr>
      <w:r w:rsidRPr="000864E6">
        <w:rPr>
          <w:b/>
          <w:sz w:val="26"/>
          <w:szCs w:val="26"/>
        </w:rPr>
        <w:t xml:space="preserve">на </w:t>
      </w:r>
      <w:r w:rsidR="00612811" w:rsidRPr="000864E6">
        <w:rPr>
          <w:b/>
          <w:sz w:val="26"/>
          <w:szCs w:val="26"/>
        </w:rPr>
        <w:t xml:space="preserve">поставку </w:t>
      </w:r>
    </w:p>
    <w:p w14:paraId="3C071C40" w14:textId="3E615989" w:rsidR="00612811" w:rsidRPr="000864E6" w:rsidRDefault="0054650C" w:rsidP="00773399">
      <w:pPr>
        <w:ind w:firstLine="0"/>
        <w:jc w:val="center"/>
        <w:rPr>
          <w:sz w:val="24"/>
          <w:szCs w:val="24"/>
        </w:rPr>
      </w:pPr>
      <w:r w:rsidRPr="0054650C">
        <w:rPr>
          <w:b/>
          <w:sz w:val="26"/>
          <w:szCs w:val="26"/>
        </w:rPr>
        <w:t>Ушко УД-7-16</w:t>
      </w:r>
      <w:r w:rsidR="00655AC7">
        <w:rPr>
          <w:b/>
          <w:sz w:val="26"/>
          <w:szCs w:val="26"/>
        </w:rPr>
        <w:t xml:space="preserve"> (или эквивалент)</w:t>
      </w:r>
      <w:r w:rsidR="000A2A3D" w:rsidRPr="000864E6">
        <w:rPr>
          <w:b/>
          <w:sz w:val="26"/>
          <w:szCs w:val="26"/>
        </w:rPr>
        <w:t>.</w:t>
      </w:r>
      <w:r w:rsidR="009C0389" w:rsidRPr="000864E6">
        <w:rPr>
          <w:b/>
          <w:sz w:val="26"/>
          <w:szCs w:val="26"/>
        </w:rPr>
        <w:t xml:space="preserve"> Лот №</w:t>
      </w:r>
      <w:r w:rsidR="00AA670B" w:rsidRPr="000864E6">
        <w:rPr>
          <w:b/>
          <w:sz w:val="26"/>
          <w:szCs w:val="26"/>
        </w:rPr>
        <w:t xml:space="preserve"> </w:t>
      </w:r>
      <w:r w:rsidR="00AA670B" w:rsidRPr="000864E6">
        <w:rPr>
          <w:b/>
          <w:sz w:val="26"/>
          <w:szCs w:val="26"/>
          <w:u w:val="single"/>
        </w:rPr>
        <w:t>202</w:t>
      </w:r>
      <w:r w:rsidR="00AA670B" w:rsidRPr="000864E6">
        <w:rPr>
          <w:b/>
          <w:sz w:val="26"/>
          <w:szCs w:val="26"/>
          <w:u w:val="single"/>
          <w:lang w:val="en-US"/>
        </w:rPr>
        <w:t>A</w:t>
      </w:r>
    </w:p>
    <w:p w14:paraId="3C071C41" w14:textId="77777777" w:rsidR="00020DD3" w:rsidRPr="000864E6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C071C42" w14:textId="77777777" w:rsidR="00612811" w:rsidRPr="000864E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 xml:space="preserve">Технические требования к </w:t>
      </w:r>
      <w:r w:rsidR="000D4FD2" w:rsidRPr="000864E6">
        <w:rPr>
          <w:b/>
          <w:bCs/>
          <w:sz w:val="26"/>
          <w:szCs w:val="26"/>
        </w:rPr>
        <w:t>продукции</w:t>
      </w:r>
      <w:r w:rsidRPr="000864E6">
        <w:rPr>
          <w:b/>
          <w:bCs/>
          <w:sz w:val="26"/>
          <w:szCs w:val="26"/>
        </w:rPr>
        <w:t>.</w:t>
      </w:r>
    </w:p>
    <w:p w14:paraId="0B05A9AC" w14:textId="77777777" w:rsidR="00655AC7" w:rsidRPr="00655AC7" w:rsidRDefault="00655AC7" w:rsidP="00655AC7">
      <w:pPr>
        <w:tabs>
          <w:tab w:val="left" w:pos="1134"/>
        </w:tabs>
        <w:ind w:firstLine="0"/>
        <w:rPr>
          <w:sz w:val="24"/>
          <w:szCs w:val="24"/>
        </w:rPr>
      </w:pPr>
      <w:r w:rsidRPr="00655AC7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3C071C44" w14:textId="3C5ED15E" w:rsidR="004F4E9E" w:rsidRPr="000864E6" w:rsidRDefault="0012344C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0864E6">
        <w:rPr>
          <w:noProof/>
        </w:rPr>
        <w:t xml:space="preserve"> </w:t>
      </w:r>
      <w:r w:rsidR="0054650C" w:rsidRPr="0054650C">
        <w:rPr>
          <w:noProof/>
        </w:rPr>
        <w:drawing>
          <wp:inline distT="0" distB="0" distL="0" distR="0" wp14:anchorId="61215C10" wp14:editId="7549EB9E">
            <wp:extent cx="3153756" cy="2101647"/>
            <wp:effectExtent l="0" t="0" r="8890" b="0"/>
            <wp:docPr id="2" name="Рисунок 2" descr="C:\Users\kukushkin.mv\Pictures\full_yd-7-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kushkin.mv\Pictures\full_yd-7-1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0454" cy="2119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4650C" w:rsidRPr="0054650C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54650C" w:rsidRPr="0054650C">
        <w:rPr>
          <w:noProof/>
        </w:rPr>
        <w:drawing>
          <wp:inline distT="0" distB="0" distL="0" distR="0" wp14:anchorId="50373FD1" wp14:editId="676F1653">
            <wp:extent cx="3034648" cy="2084527"/>
            <wp:effectExtent l="0" t="0" r="0" b="0"/>
            <wp:docPr id="4" name="Рисунок 4" descr="C:\Users\kukushkin.mv\Pictures\full_u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ukushkin.mv\Pictures\full_u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867" cy="2088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71C45" w14:textId="77777777" w:rsidR="0012344C" w:rsidRPr="000864E6" w:rsidRDefault="0012344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717"/>
        <w:gridCol w:w="1696"/>
        <w:gridCol w:w="1550"/>
        <w:gridCol w:w="2300"/>
        <w:gridCol w:w="62"/>
        <w:gridCol w:w="1839"/>
        <w:gridCol w:w="52"/>
        <w:gridCol w:w="1261"/>
        <w:gridCol w:w="52"/>
      </w:tblGrid>
      <w:tr w:rsidR="000864E6" w:rsidRPr="000864E6" w14:paraId="0BBB07B2" w14:textId="77777777" w:rsidTr="0054650C">
        <w:trPr>
          <w:jc w:val="center"/>
        </w:trPr>
        <w:tc>
          <w:tcPr>
            <w:tcW w:w="1716" w:type="dxa"/>
            <w:vMerge w:val="restart"/>
            <w:vAlign w:val="center"/>
          </w:tcPr>
          <w:p w14:paraId="1D66AAA2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648" w:type="dxa"/>
            <w:gridSpan w:val="3"/>
            <w:vAlign w:val="center"/>
          </w:tcPr>
          <w:p w14:paraId="06ACD369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</w:rPr>
              <w:t>Размеры, мм</w:t>
            </w:r>
          </w:p>
        </w:tc>
        <w:tc>
          <w:tcPr>
            <w:tcW w:w="1961" w:type="dxa"/>
            <w:gridSpan w:val="3"/>
            <w:vAlign w:val="center"/>
          </w:tcPr>
          <w:p w14:paraId="2F370C5B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</w:rPr>
              <w:t>Разрушающая нагрузка, кН, не менее</w:t>
            </w:r>
          </w:p>
        </w:tc>
        <w:tc>
          <w:tcPr>
            <w:tcW w:w="1324" w:type="dxa"/>
            <w:gridSpan w:val="2"/>
            <w:vAlign w:val="center"/>
          </w:tcPr>
          <w:p w14:paraId="6DE1D526" w14:textId="77777777" w:rsidR="00253034" w:rsidRPr="000864E6" w:rsidRDefault="00253034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</w:rPr>
              <w:t>Масса, кг, не более</w:t>
            </w:r>
          </w:p>
        </w:tc>
      </w:tr>
      <w:tr w:rsidR="0054650C" w:rsidRPr="000864E6" w14:paraId="1F70E1BC" w14:textId="77777777" w:rsidTr="0054650C">
        <w:trPr>
          <w:gridAfter w:val="1"/>
          <w:wAfter w:w="53" w:type="dxa"/>
          <w:jc w:val="center"/>
        </w:trPr>
        <w:tc>
          <w:tcPr>
            <w:tcW w:w="1716" w:type="dxa"/>
            <w:vMerge/>
          </w:tcPr>
          <w:p w14:paraId="2122F8EE" w14:textId="77777777" w:rsidR="0054650C" w:rsidRPr="000864E6" w:rsidRDefault="0054650C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28" w:type="dxa"/>
            <w:vAlign w:val="center"/>
          </w:tcPr>
          <w:p w14:paraId="548C8EFC" w14:textId="2B5227C9" w:rsidR="0054650C" w:rsidRPr="000864E6" w:rsidRDefault="0054650C" w:rsidP="0025303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1573" w:type="dxa"/>
            <w:vAlign w:val="center"/>
          </w:tcPr>
          <w:p w14:paraId="17E75B2F" w14:textId="77777777" w:rsidR="0054650C" w:rsidRPr="000864E6" w:rsidRDefault="0054650C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2409" w:type="dxa"/>
            <w:gridSpan w:val="2"/>
            <w:vAlign w:val="center"/>
          </w:tcPr>
          <w:p w14:paraId="21A1DD36" w14:textId="77777777" w:rsidR="0054650C" w:rsidRPr="000864E6" w:rsidRDefault="0054650C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846" w:type="dxa"/>
          </w:tcPr>
          <w:p w14:paraId="59B030DD" w14:textId="77777777" w:rsidR="0054650C" w:rsidRPr="000864E6" w:rsidRDefault="0054650C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dxa"/>
            <w:gridSpan w:val="2"/>
          </w:tcPr>
          <w:p w14:paraId="574F7CBA" w14:textId="77777777" w:rsidR="0054650C" w:rsidRPr="000864E6" w:rsidRDefault="0054650C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4650C" w:rsidRPr="000864E6" w14:paraId="2B618260" w14:textId="77777777" w:rsidTr="0054650C">
        <w:trPr>
          <w:gridAfter w:val="1"/>
          <w:wAfter w:w="53" w:type="dxa"/>
          <w:jc w:val="center"/>
        </w:trPr>
        <w:tc>
          <w:tcPr>
            <w:tcW w:w="1716" w:type="dxa"/>
          </w:tcPr>
          <w:p w14:paraId="4890ADEE" w14:textId="70AD561A" w:rsidR="0054650C" w:rsidRPr="000864E6" w:rsidRDefault="0054650C" w:rsidP="0054650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0864E6">
              <w:rPr>
                <w:sz w:val="24"/>
                <w:szCs w:val="24"/>
                <w:lang w:val="en-US"/>
              </w:rPr>
              <w:t>У</w:t>
            </w:r>
            <w:r>
              <w:rPr>
                <w:sz w:val="24"/>
                <w:szCs w:val="24"/>
              </w:rPr>
              <w:t>Д</w:t>
            </w:r>
            <w:r w:rsidRPr="000864E6">
              <w:rPr>
                <w:sz w:val="24"/>
                <w:szCs w:val="24"/>
                <w:lang w:val="en-US"/>
              </w:rPr>
              <w:t>-</w:t>
            </w:r>
            <w:r w:rsidRPr="000864E6">
              <w:rPr>
                <w:sz w:val="24"/>
                <w:szCs w:val="24"/>
              </w:rPr>
              <w:t>7</w:t>
            </w:r>
            <w:r w:rsidRPr="000864E6">
              <w:rPr>
                <w:sz w:val="24"/>
                <w:szCs w:val="24"/>
                <w:lang w:val="en-US"/>
              </w:rPr>
              <w:t>-</w:t>
            </w:r>
            <w:r w:rsidRPr="000864E6">
              <w:rPr>
                <w:sz w:val="24"/>
                <w:szCs w:val="24"/>
              </w:rPr>
              <w:t>16</w:t>
            </w:r>
          </w:p>
        </w:tc>
        <w:tc>
          <w:tcPr>
            <w:tcW w:w="1728" w:type="dxa"/>
          </w:tcPr>
          <w:p w14:paraId="071E5D97" w14:textId="3C230636" w:rsidR="0054650C" w:rsidRPr="000864E6" w:rsidRDefault="0054650C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573" w:type="dxa"/>
          </w:tcPr>
          <w:p w14:paraId="1C59BB5C" w14:textId="708CFEFA" w:rsidR="0054650C" w:rsidRPr="000864E6" w:rsidRDefault="0054650C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95,5</w:t>
            </w:r>
          </w:p>
        </w:tc>
        <w:tc>
          <w:tcPr>
            <w:tcW w:w="2409" w:type="dxa"/>
            <w:gridSpan w:val="2"/>
          </w:tcPr>
          <w:p w14:paraId="397581C7" w14:textId="439C6EC6" w:rsidR="0054650C" w:rsidRPr="000864E6" w:rsidRDefault="0054650C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123</w:t>
            </w:r>
          </w:p>
        </w:tc>
        <w:tc>
          <w:tcPr>
            <w:tcW w:w="1846" w:type="dxa"/>
          </w:tcPr>
          <w:p w14:paraId="6C008276" w14:textId="63527579" w:rsidR="0054650C" w:rsidRPr="000864E6" w:rsidRDefault="0054650C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324" w:type="dxa"/>
            <w:gridSpan w:val="2"/>
          </w:tcPr>
          <w:p w14:paraId="6A99DA88" w14:textId="706EF622" w:rsidR="0054650C" w:rsidRPr="000864E6" w:rsidRDefault="0054650C" w:rsidP="00ED68C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0864E6">
              <w:rPr>
                <w:sz w:val="24"/>
                <w:szCs w:val="24"/>
                <w:lang w:val="en-US"/>
              </w:rPr>
              <w:t>0,67</w:t>
            </w:r>
          </w:p>
        </w:tc>
      </w:tr>
    </w:tbl>
    <w:p w14:paraId="3C071C61" w14:textId="77777777" w:rsidR="0012344C" w:rsidRPr="000864E6" w:rsidRDefault="0012344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C071C62" w14:textId="77777777" w:rsidR="00612811" w:rsidRPr="000864E6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Общие требования.</w:t>
      </w:r>
      <w:r w:rsidR="00E00392" w:rsidRPr="000864E6">
        <w:rPr>
          <w:b/>
          <w:bCs/>
          <w:sz w:val="26"/>
          <w:szCs w:val="26"/>
        </w:rPr>
        <w:t xml:space="preserve"> </w:t>
      </w:r>
    </w:p>
    <w:p w14:paraId="3C071C63" w14:textId="77777777" w:rsidR="00F64720" w:rsidRPr="000864E6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864E6">
        <w:rPr>
          <w:sz w:val="24"/>
          <w:szCs w:val="24"/>
        </w:rPr>
        <w:t>2.1.</w:t>
      </w:r>
      <w:r w:rsidR="00612811" w:rsidRPr="000864E6">
        <w:rPr>
          <w:sz w:val="24"/>
          <w:szCs w:val="24"/>
        </w:rPr>
        <w:t xml:space="preserve"> </w:t>
      </w:r>
      <w:r w:rsidR="00F64720" w:rsidRPr="000864E6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C071C64" w14:textId="77777777" w:rsidR="003E22C0" w:rsidRPr="000864E6" w:rsidRDefault="003E22C0" w:rsidP="003E22C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продукция должна быть новой, ранее не использованной;</w:t>
      </w:r>
    </w:p>
    <w:p w14:paraId="3C071C65" w14:textId="77777777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C071C66" w14:textId="77777777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C071C68" w14:textId="311A3919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lastRenderedPageBreak/>
        <w:t xml:space="preserve">запасные части, впервые поставляемые заводом - изготовителем для нужд </w:t>
      </w:r>
      <w:r w:rsidR="00522D9B" w:rsidRPr="000864E6">
        <w:rPr>
          <w:sz w:val="24"/>
          <w:szCs w:val="24"/>
        </w:rPr>
        <w:t>ПАО</w:t>
      </w:r>
      <w:r w:rsidRPr="000864E6">
        <w:rPr>
          <w:sz w:val="24"/>
          <w:szCs w:val="24"/>
        </w:rPr>
        <w:t xml:space="preserve"> «</w:t>
      </w:r>
      <w:r w:rsidR="00836D4B">
        <w:rPr>
          <w:sz w:val="24"/>
          <w:szCs w:val="24"/>
        </w:rPr>
        <w:t>Россети Центр</w:t>
      </w:r>
      <w:r w:rsidRPr="000864E6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C071C69" w14:textId="578FE71D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522D9B" w:rsidRPr="000864E6">
        <w:rPr>
          <w:sz w:val="24"/>
          <w:szCs w:val="24"/>
        </w:rPr>
        <w:t>ПАО</w:t>
      </w:r>
      <w:r w:rsidRPr="000864E6">
        <w:rPr>
          <w:sz w:val="24"/>
          <w:szCs w:val="24"/>
        </w:rPr>
        <w:t xml:space="preserve"> «</w:t>
      </w:r>
      <w:r w:rsidR="00836D4B">
        <w:rPr>
          <w:sz w:val="24"/>
          <w:szCs w:val="24"/>
        </w:rPr>
        <w:t>Россети Центр</w:t>
      </w:r>
      <w:r w:rsidRPr="000864E6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C071C6A" w14:textId="581678B3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22D9B" w:rsidRPr="000864E6">
        <w:rPr>
          <w:sz w:val="24"/>
          <w:szCs w:val="24"/>
        </w:rPr>
        <w:t>ПАО</w:t>
      </w:r>
      <w:r w:rsidRPr="000864E6">
        <w:rPr>
          <w:sz w:val="24"/>
          <w:szCs w:val="24"/>
        </w:rPr>
        <w:t xml:space="preserve"> «Россети»;</w:t>
      </w:r>
    </w:p>
    <w:p w14:paraId="3C071C6B" w14:textId="28891A36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22D9B" w:rsidRPr="000864E6">
        <w:rPr>
          <w:sz w:val="24"/>
          <w:szCs w:val="24"/>
        </w:rPr>
        <w:t>ПАО</w:t>
      </w:r>
      <w:r w:rsidRPr="000864E6">
        <w:rPr>
          <w:sz w:val="24"/>
          <w:szCs w:val="24"/>
        </w:rPr>
        <w:t xml:space="preserve"> «</w:t>
      </w:r>
      <w:r w:rsidR="002B637A" w:rsidRPr="000864E6">
        <w:rPr>
          <w:sz w:val="24"/>
          <w:szCs w:val="24"/>
        </w:rPr>
        <w:t>Россети</w:t>
      </w:r>
      <w:r w:rsidRPr="000864E6">
        <w:rPr>
          <w:sz w:val="24"/>
          <w:szCs w:val="24"/>
        </w:rPr>
        <w:t>»;</w:t>
      </w:r>
    </w:p>
    <w:p w14:paraId="3C071C6C" w14:textId="6F4F6209" w:rsidR="00F64720" w:rsidRPr="000864E6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F2D99" w:rsidRPr="000864E6">
        <w:rPr>
          <w:sz w:val="24"/>
          <w:szCs w:val="24"/>
        </w:rPr>
        <w:t>продукции</w:t>
      </w:r>
      <w:r w:rsidRPr="000864E6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C071C6D" w14:textId="77777777" w:rsidR="00FB7AEF" w:rsidRPr="000864E6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0864E6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E461CF" w:rsidRPr="000864E6">
        <w:rPr>
          <w:sz w:val="24"/>
          <w:szCs w:val="24"/>
        </w:rPr>
        <w:t>гической безопасности продукции</w:t>
      </w:r>
      <w:r w:rsidR="004D4E32" w:rsidRPr="000864E6">
        <w:rPr>
          <w:sz w:val="24"/>
          <w:szCs w:val="24"/>
        </w:rPr>
        <w:t>.</w:t>
      </w:r>
      <w:r w:rsidR="00F66FC0" w:rsidRPr="000864E6">
        <w:rPr>
          <w:sz w:val="24"/>
          <w:szCs w:val="24"/>
        </w:rPr>
        <w:t xml:space="preserve"> </w:t>
      </w:r>
    </w:p>
    <w:p w14:paraId="3EBC8F16" w14:textId="77777777" w:rsidR="00E977C3" w:rsidRPr="004224E6" w:rsidRDefault="00E977C3" w:rsidP="00E977C3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3C071C6F" w14:textId="77777777" w:rsidR="008641F6" w:rsidRPr="000864E6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bookmarkStart w:id="0" w:name="_GoBack"/>
      <w:bookmarkEnd w:id="0"/>
      <w:r w:rsidRPr="000864E6">
        <w:rPr>
          <w:sz w:val="24"/>
          <w:szCs w:val="24"/>
        </w:rPr>
        <w:t xml:space="preserve">2.3. </w:t>
      </w:r>
      <w:r w:rsidR="001C72DB" w:rsidRPr="000864E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0864E6">
        <w:rPr>
          <w:sz w:val="24"/>
          <w:szCs w:val="24"/>
        </w:rPr>
        <w:t>установок» (ПУЭ) (7-е издание) и</w:t>
      </w:r>
      <w:r w:rsidR="001C72DB" w:rsidRPr="000864E6">
        <w:rPr>
          <w:sz w:val="24"/>
          <w:szCs w:val="24"/>
        </w:rPr>
        <w:t xml:space="preserve"> требованиям</w:t>
      </w:r>
      <w:r w:rsidR="00817119" w:rsidRPr="000864E6">
        <w:rPr>
          <w:sz w:val="24"/>
          <w:szCs w:val="24"/>
        </w:rPr>
        <w:t>:</w:t>
      </w:r>
      <w:r w:rsidR="001C72DB" w:rsidRPr="000864E6">
        <w:rPr>
          <w:sz w:val="24"/>
          <w:szCs w:val="24"/>
        </w:rPr>
        <w:t xml:space="preserve"> </w:t>
      </w:r>
    </w:p>
    <w:p w14:paraId="3C071C70" w14:textId="55255C07" w:rsidR="0052681C" w:rsidRPr="000864E6" w:rsidRDefault="00253034" w:rsidP="00561BDD">
      <w:pPr>
        <w:numPr>
          <w:ilvl w:val="0"/>
          <w:numId w:val="6"/>
        </w:numPr>
        <w:tabs>
          <w:tab w:val="left" w:pos="1134"/>
        </w:tabs>
        <w:rPr>
          <w:sz w:val="24"/>
          <w:szCs w:val="24"/>
        </w:rPr>
      </w:pPr>
      <w:r w:rsidRPr="000864E6">
        <w:rPr>
          <w:sz w:val="24"/>
          <w:szCs w:val="24"/>
        </w:rPr>
        <w:t>ТУ 3449-001-52819896-2010</w:t>
      </w:r>
      <w:r w:rsidR="00561BDD" w:rsidRPr="000864E6">
        <w:rPr>
          <w:sz w:val="24"/>
          <w:szCs w:val="24"/>
        </w:rPr>
        <w:t xml:space="preserve"> «Арматура сцепная для ВЛ»</w:t>
      </w:r>
      <w:r w:rsidR="0052681C" w:rsidRPr="000864E6">
        <w:rPr>
          <w:sz w:val="24"/>
          <w:szCs w:val="24"/>
        </w:rPr>
        <w:t>;</w:t>
      </w:r>
    </w:p>
    <w:p w14:paraId="3C071C71" w14:textId="77777777" w:rsidR="00F612AC" w:rsidRPr="000864E6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0864E6">
        <w:rPr>
          <w:sz w:val="24"/>
          <w:szCs w:val="24"/>
        </w:rPr>
        <w:t>.</w:t>
      </w:r>
    </w:p>
    <w:p w14:paraId="28EE93E8" w14:textId="77777777" w:rsidR="004A757F" w:rsidRPr="000864E6" w:rsidRDefault="00843900" w:rsidP="004A757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864E6">
        <w:rPr>
          <w:sz w:val="24"/>
          <w:szCs w:val="24"/>
        </w:rPr>
        <w:t xml:space="preserve">2.4. </w:t>
      </w:r>
      <w:r w:rsidR="004A757F" w:rsidRPr="000864E6">
        <w:rPr>
          <w:sz w:val="24"/>
          <w:szCs w:val="24"/>
        </w:rPr>
        <w:t>Упаковка, транспортирование, условия и сроки хранения.</w:t>
      </w:r>
    </w:p>
    <w:p w14:paraId="63ACFC50" w14:textId="77777777" w:rsidR="004A757F" w:rsidRPr="000864E6" w:rsidRDefault="004A757F" w:rsidP="004A757F">
      <w:pPr>
        <w:spacing w:line="276" w:lineRule="auto"/>
        <w:ind w:firstLine="709"/>
        <w:rPr>
          <w:sz w:val="24"/>
          <w:szCs w:val="24"/>
        </w:rPr>
      </w:pPr>
      <w:r w:rsidRPr="000864E6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E588720" w14:textId="77777777" w:rsidR="004A757F" w:rsidRPr="000864E6" w:rsidRDefault="004A757F" w:rsidP="004A757F">
      <w:pPr>
        <w:spacing w:line="276" w:lineRule="auto"/>
        <w:ind w:firstLine="709"/>
        <w:rPr>
          <w:sz w:val="24"/>
          <w:szCs w:val="24"/>
        </w:rPr>
      </w:pPr>
      <w:r w:rsidRPr="000864E6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544DB1A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D962D50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5555118" w14:textId="77777777" w:rsidR="004A757F" w:rsidRPr="000864E6" w:rsidRDefault="004A757F" w:rsidP="004A757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0864E6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1514E94D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E46F1CF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62B76CF0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1DB0BC1" w14:textId="77777777" w:rsidR="004A757F" w:rsidRPr="000864E6" w:rsidRDefault="004A757F" w:rsidP="004A757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Гарантийные обязательства.</w:t>
      </w:r>
    </w:p>
    <w:p w14:paraId="3B5EB96A" w14:textId="29C9ACD8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Гарантия на поставляемую продукцию должна рас</w:t>
      </w:r>
      <w:r w:rsidR="000864E6">
        <w:rPr>
          <w:sz w:val="24"/>
          <w:szCs w:val="24"/>
        </w:rPr>
        <w:t>пространяться не менее чем на 60</w:t>
      </w:r>
      <w:r w:rsidRPr="000864E6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0864E6">
        <w:rPr>
          <w:szCs w:val="24"/>
        </w:rPr>
        <w:t>л</w:t>
      </w:r>
      <w:r w:rsidRPr="000864E6">
        <w:rPr>
          <w:sz w:val="24"/>
          <w:szCs w:val="24"/>
        </w:rPr>
        <w:t>инейн</w:t>
      </w:r>
      <w:r w:rsidRPr="000864E6">
        <w:rPr>
          <w:szCs w:val="24"/>
        </w:rPr>
        <w:t xml:space="preserve">ой </w:t>
      </w:r>
      <w:r w:rsidRPr="000864E6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BFBEA3B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A55A14A" w14:textId="77777777" w:rsidR="004A757F" w:rsidRPr="000864E6" w:rsidRDefault="004A757F" w:rsidP="004A757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864E6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2197524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5AFB714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0F3B4E" w14:textId="77777777" w:rsidR="004A757F" w:rsidRPr="000864E6" w:rsidRDefault="004A757F" w:rsidP="004A757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062EC4A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E0F9B43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- паспорт по нормативной документации, утвержденной в установленном порядке;</w:t>
      </w:r>
    </w:p>
    <w:p w14:paraId="17C44504" w14:textId="77777777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985E9A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37223F7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CDABBC1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E61D339" w14:textId="77777777" w:rsidR="004A757F" w:rsidRPr="000864E6" w:rsidRDefault="004A757F" w:rsidP="004A757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9F11224" w14:textId="77777777" w:rsidR="004A757F" w:rsidRPr="000864E6" w:rsidRDefault="004A757F" w:rsidP="004A75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051C039" w14:textId="77777777" w:rsidR="004A757F" w:rsidRPr="000864E6" w:rsidRDefault="004A757F" w:rsidP="004A757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B48400C" w14:textId="77777777" w:rsidR="004A757F" w:rsidRPr="000864E6" w:rsidRDefault="004A757F" w:rsidP="004A757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864E6">
        <w:rPr>
          <w:b/>
          <w:bCs/>
          <w:sz w:val="26"/>
          <w:szCs w:val="26"/>
        </w:rPr>
        <w:t>Правила приемки продукции.</w:t>
      </w:r>
    </w:p>
    <w:p w14:paraId="6DCDD137" w14:textId="034D058F" w:rsidR="004A757F" w:rsidRPr="000864E6" w:rsidRDefault="004A757F" w:rsidP="004A757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864E6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36D4B">
        <w:rPr>
          <w:szCs w:val="24"/>
        </w:rPr>
        <w:t>Россети Центр</w:t>
      </w:r>
      <w:r w:rsidRPr="000864E6">
        <w:rPr>
          <w:szCs w:val="24"/>
        </w:rPr>
        <w:t>» и ответственными представителями Поставщика при получении их на склад.</w:t>
      </w:r>
    </w:p>
    <w:p w14:paraId="0BE0286A" w14:textId="77777777" w:rsidR="004A757F" w:rsidRPr="000864E6" w:rsidRDefault="004A757F" w:rsidP="004A757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864E6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317B20AF" w14:textId="77777777" w:rsidR="004A757F" w:rsidRPr="000864E6" w:rsidRDefault="004A757F" w:rsidP="004A757F">
      <w:pPr>
        <w:rPr>
          <w:sz w:val="26"/>
          <w:szCs w:val="26"/>
        </w:rPr>
      </w:pPr>
    </w:p>
    <w:p w14:paraId="5BA19990" w14:textId="77777777" w:rsidR="004A757F" w:rsidRPr="000864E6" w:rsidRDefault="004A757F" w:rsidP="004A757F">
      <w:pPr>
        <w:rPr>
          <w:sz w:val="26"/>
          <w:szCs w:val="26"/>
        </w:rPr>
      </w:pPr>
    </w:p>
    <w:p w14:paraId="618D07CC" w14:textId="77777777" w:rsidR="004A757F" w:rsidRPr="000864E6" w:rsidRDefault="004A757F" w:rsidP="004A757F">
      <w:pPr>
        <w:ind w:firstLine="0"/>
        <w:rPr>
          <w:sz w:val="26"/>
          <w:szCs w:val="26"/>
        </w:rPr>
      </w:pPr>
      <w:r w:rsidRPr="000864E6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A70F8D2" w14:textId="77777777" w:rsidR="004A757F" w:rsidRPr="000864E6" w:rsidRDefault="004A757F" w:rsidP="004A757F">
      <w:pPr>
        <w:ind w:firstLine="0"/>
        <w:rPr>
          <w:sz w:val="22"/>
          <w:szCs w:val="22"/>
        </w:rPr>
      </w:pPr>
      <w:r w:rsidRPr="000864E6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3C071C92" w14:textId="052DA18A" w:rsidR="008A5CA5" w:rsidRDefault="008A5CA5" w:rsidP="004A757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p w14:paraId="429AD64B" w14:textId="491BC6B3" w:rsidR="0054650C" w:rsidRDefault="0054650C" w:rsidP="004A757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54650C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1C555" w14:textId="77777777" w:rsidR="00A16293" w:rsidRDefault="00A16293">
      <w:r>
        <w:separator/>
      </w:r>
    </w:p>
  </w:endnote>
  <w:endnote w:type="continuationSeparator" w:id="0">
    <w:p w14:paraId="60612F3D" w14:textId="77777777" w:rsidR="00A16293" w:rsidRDefault="00A1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27138" w14:textId="77777777" w:rsidR="00A16293" w:rsidRDefault="00A16293">
      <w:r>
        <w:separator/>
      </w:r>
    </w:p>
  </w:footnote>
  <w:footnote w:type="continuationSeparator" w:id="0">
    <w:p w14:paraId="0819D470" w14:textId="77777777" w:rsidR="00A16293" w:rsidRDefault="00A162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071C9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C071C9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BED"/>
    <w:rsid w:val="000000C1"/>
    <w:rsid w:val="00001A77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4E6"/>
    <w:rsid w:val="000869F8"/>
    <w:rsid w:val="000901F1"/>
    <w:rsid w:val="00094AC3"/>
    <w:rsid w:val="000961A3"/>
    <w:rsid w:val="00097235"/>
    <w:rsid w:val="000A0393"/>
    <w:rsid w:val="000A0968"/>
    <w:rsid w:val="000A2A3D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344C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891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034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0D3C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37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8EC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2C0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57F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C8F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2D9B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628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50C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1BDD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459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AC7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628"/>
    <w:rsid w:val="00696EAC"/>
    <w:rsid w:val="00697B92"/>
    <w:rsid w:val="00697D58"/>
    <w:rsid w:val="006A383F"/>
    <w:rsid w:val="006A3C68"/>
    <w:rsid w:val="006A4E1A"/>
    <w:rsid w:val="006A6BE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D99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2E86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D4B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2C27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6293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5F2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37A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4B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36E4"/>
    <w:rsid w:val="00DF43F1"/>
    <w:rsid w:val="00DF59D1"/>
    <w:rsid w:val="00DF687F"/>
    <w:rsid w:val="00E00392"/>
    <w:rsid w:val="00E00D71"/>
    <w:rsid w:val="00E00FAB"/>
    <w:rsid w:val="00E018B4"/>
    <w:rsid w:val="00E0477F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61CF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7C3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429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071C2F"/>
  <w15:docId w15:val="{79292B24-9EDA-4595-8F74-6CE8B2437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E2C78-B2F6-48B6-BDDE-4D1C4601D494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www.w3.org/XML/1998/namespace"/>
    <ds:schemaRef ds:uri="http://schemas.microsoft.com/sharepoint/v3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9E51A45-8EE1-4AC8-9D9A-D480F4D65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55AB28-8143-4B55-AAC5-46818B5BA1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A286B9-E6E4-4582-955A-331211D82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901</Words>
  <Characters>6822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Кукушкин Михаил Владимирович</cp:lastModifiedBy>
  <cp:revision>3</cp:revision>
  <cp:lastPrinted>2010-09-30T13:29:00Z</cp:lastPrinted>
  <dcterms:created xsi:type="dcterms:W3CDTF">2022-12-30T11:17:00Z</dcterms:created>
  <dcterms:modified xsi:type="dcterms:W3CDTF">2022-12-30T11:17:00Z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